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000000" w:rsidRDefault="00DB0EF7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5515E8">
        <w:t>Типово</w:t>
      </w:r>
      <w:r w:rsidR="00BD17A4">
        <w:t>му</w:t>
      </w:r>
      <w:r w:rsidR="005515E8">
        <w:t xml:space="preserve"> </w:t>
      </w:r>
      <w:r w:rsidR="00A920F7" w:rsidRPr="008013EB">
        <w:rPr>
          <w:rFonts w:ascii="Arial" w:hAnsi="Arial" w:cs="Arial"/>
        </w:rPr>
        <w:t>запрос</w:t>
      </w:r>
      <w:r w:rsidR="00A920F7">
        <w:rPr>
          <w:rFonts w:ascii="Arial" w:hAnsi="Arial" w:cs="Arial"/>
        </w:rPr>
        <w:t>у</w:t>
      </w:r>
      <w:r w:rsidR="00A920F7" w:rsidRPr="008013EB">
        <w:rPr>
          <w:rFonts w:ascii="Arial" w:hAnsi="Arial" w:cs="Arial"/>
        </w:rPr>
        <w:t xml:space="preserve"> котировочных цен</w:t>
      </w:r>
    </w:p>
    <w:p w:rsidR="00000000" w:rsidRDefault="00C72238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>Письмо о подаче оферты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F26E7C">
        <w:rPr>
          <w:i/>
          <w:sz w:val="16"/>
          <w:szCs w:val="16"/>
        </w:rPr>
        <w:t>оферента</w:t>
      </w:r>
      <w:r w:rsidR="001B7F2D">
        <w:rPr>
          <w:i/>
          <w:sz w:val="16"/>
          <w:szCs w:val="16"/>
        </w:rPr>
        <w:t xml:space="preserve"> 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F26E7C">
        <w:rPr>
          <w:i/>
          <w:sz w:val="16"/>
          <w:szCs w:val="16"/>
        </w:rPr>
        <w:t>оферента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A920F7" w:rsidRPr="00A920F7">
        <w:t xml:space="preserve"> </w:t>
      </w:r>
      <w:r w:rsidR="00A920F7">
        <w:t>З</w:t>
      </w:r>
      <w:r w:rsidR="00A920F7" w:rsidRPr="00A920F7">
        <w:t>апрос котировочных цен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Pr="00A102BD">
        <w:rPr>
          <w:sz w:val="16"/>
          <w:szCs w:val="16"/>
        </w:rPr>
        <w:t xml:space="preserve">&gt; </w:t>
      </w:r>
      <w:r w:rsidR="004D0CCF" w:rsidRPr="004D0CCF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4B0D40" w:rsidP="0039365C">
      <w:pPr>
        <w:ind w:firstLine="293"/>
        <w:jc w:val="both"/>
      </w:pPr>
      <w:r w:rsidRPr="00A102BD">
        <w:t xml:space="preserve">3. </w:t>
      </w:r>
      <w:r w:rsidR="005E3AF6">
        <w:t xml:space="preserve">Приложения к </w:t>
      </w:r>
      <w:r w:rsidR="00A920F7" w:rsidRPr="00A920F7">
        <w:t xml:space="preserve"> запрос</w:t>
      </w:r>
      <w:r w:rsidR="00A920F7">
        <w:t>у</w:t>
      </w:r>
      <w:r w:rsidR="00A920F7" w:rsidRPr="00A920F7">
        <w:t xml:space="preserve"> котировочных цен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6010BA" w:rsidRPr="00A102BD">
        <w:rPr>
          <w:sz w:val="16"/>
          <w:szCs w:val="16"/>
        </w:rPr>
        <w:t xml:space="preserve">&gt; </w:t>
      </w:r>
      <w:r w:rsidR="004D0CCF" w:rsidRPr="004D0CCF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4D0CCF" w:rsidRPr="004D0CCF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A920F7" w:rsidRPr="00A920F7">
        <w:t xml:space="preserve"> запрос</w:t>
      </w:r>
      <w:r w:rsidR="00A920F7">
        <w:t>ом</w:t>
      </w:r>
      <w:r w:rsidR="00A920F7" w:rsidRPr="00A920F7">
        <w:t xml:space="preserve"> котировочных цен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 w:rsidR="00A920F7" w:rsidRPr="00A920F7">
        <w:t xml:space="preserve"> запроса котировочных цен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(выполнения, оказания)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 w:rsidR="00A920F7" w:rsidRPr="00A920F7">
        <w:t xml:space="preserve"> запрос</w:t>
      </w:r>
      <w:r w:rsidR="00A920F7">
        <w:t>ом</w:t>
      </w:r>
      <w:r w:rsidR="00A920F7" w:rsidRPr="00A920F7">
        <w:t xml:space="preserve"> котировочных цен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оферента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4D0CCF" w:rsidRPr="004D0CCF">
        <w:t xml:space="preserve">в связи с </w:t>
      </w:r>
      <w:r w:rsidR="00A920F7" w:rsidRPr="00A920F7">
        <w:t xml:space="preserve"> запрос</w:t>
      </w:r>
      <w:r w:rsidR="00A920F7">
        <w:t>ом</w:t>
      </w:r>
      <w:r w:rsidR="00A920F7" w:rsidRPr="00A920F7">
        <w:t xml:space="preserve"> котировочных цен</w:t>
      </w:r>
      <w:r w:rsidR="004D0CCF" w:rsidRPr="004D0CCF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A920F7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74499F">
        <w:rPr>
          <w:i/>
          <w:sz w:val="16"/>
          <w:szCs w:val="16"/>
        </w:rPr>
        <w:t>о</w:t>
      </w:r>
      <w:r w:rsidR="00F26E7C">
        <w:rPr>
          <w:i/>
          <w:sz w:val="16"/>
          <w:szCs w:val="16"/>
        </w:rPr>
        <w:t>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74499F">
        <w:rPr>
          <w:rFonts w:ascii="Verdana" w:hAnsi="Verdana"/>
          <w:sz w:val="20"/>
          <w:szCs w:val="20"/>
        </w:rPr>
        <w:t>о</w:t>
      </w:r>
      <w:r w:rsidR="00F26E7C">
        <w:rPr>
          <w:rFonts w:ascii="Verdana" w:hAnsi="Verdana"/>
          <w:sz w:val="20"/>
          <w:szCs w:val="20"/>
        </w:rPr>
        <w:t>ферента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F26E7C">
        <w:rPr>
          <w:rFonts w:ascii="Verdana" w:hAnsi="Verdana"/>
          <w:sz w:val="20"/>
          <w:szCs w:val="20"/>
        </w:rPr>
        <w:t>оферента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A920F7" w:rsidRPr="00A920F7">
        <w:rPr>
          <w:rFonts w:ascii="Verdana" w:hAnsi="Verdana"/>
          <w:sz w:val="20"/>
          <w:szCs w:val="20"/>
        </w:rPr>
        <w:t>запроса котировочных цен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A920F7" w:rsidRPr="00A920F7">
        <w:t xml:space="preserve"> запроса котировочных цен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0" w:name="RANGE!A1:Y42"/>
      <w:bookmarkEnd w:id="0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238" w:rsidRDefault="00C72238">
      <w:r>
        <w:separator/>
      </w:r>
    </w:p>
  </w:endnote>
  <w:endnote w:type="continuationSeparator" w:id="0">
    <w:p w:rsidR="00C72238" w:rsidRDefault="00C72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fldSimple w:instr=" PAGE ">
      <w:r w:rsidR="00D06DFA">
        <w:rPr>
          <w:noProof/>
        </w:rPr>
        <w:t>2</w:t>
      </w:r>
    </w:fldSimple>
    <w:r>
      <w:t xml:space="preserve"> из </w:t>
    </w:r>
    <w:fldSimple w:instr=" NUMPAGES ">
      <w:r w:rsidR="00D06DFA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238" w:rsidRDefault="00C72238">
      <w:r>
        <w:separator/>
      </w:r>
    </w:p>
  </w:footnote>
  <w:footnote w:type="continuationSeparator" w:id="0">
    <w:p w:rsidR="00C72238" w:rsidRDefault="00C722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trackRevisions/>
  <w:doNotTrackMoves/>
  <w:defaultTabStop w:val="851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69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0CCF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2AF8"/>
    <w:rsid w:val="00524B9D"/>
    <w:rsid w:val="005307D0"/>
    <w:rsid w:val="00532462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11CF"/>
    <w:rsid w:val="009036EF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0F7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2238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6DFA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E08DC"/>
    <w:rsid w:val="00EE0F84"/>
    <w:rsid w:val="00EE3796"/>
    <w:rsid w:val="00EE644A"/>
    <w:rsid w:val="00EE704A"/>
    <w:rsid w:val="00EF04C4"/>
    <w:rsid w:val="00EF05F6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в.2.dot</Template>
  <TotalTime>7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dc:description/>
  <cp:lastModifiedBy>Драло Сергей Аскольдович</cp:lastModifiedBy>
  <cp:revision>5</cp:revision>
  <cp:lastPrinted>2010-04-13T12:36:00Z</cp:lastPrinted>
  <dcterms:created xsi:type="dcterms:W3CDTF">2010-05-25T08:47:00Z</dcterms:created>
  <dcterms:modified xsi:type="dcterms:W3CDTF">2012-02-01T11:30:00Z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